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779B">
        <w:fldChar w:fldCharType="begin"/>
      </w:r>
      <w:r w:rsidR="0001779B">
        <w:instrText xml:space="preserve"> DOCPROPERTY  TSG/WGRef  \* MERGEFORMAT </w:instrText>
      </w:r>
      <w:r w:rsidR="0001779B">
        <w:fldChar w:fldCharType="separate"/>
      </w:r>
      <w:r w:rsidR="003609EF">
        <w:rPr>
          <w:b/>
          <w:noProof/>
          <w:sz w:val="24"/>
        </w:rPr>
        <w:t>RAN5</w:t>
      </w:r>
      <w:r w:rsidR="0001779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779B">
        <w:fldChar w:fldCharType="begin"/>
      </w:r>
      <w:r w:rsidR="0001779B">
        <w:instrText xml:space="preserve"> DOCPROPERTY  MtgSeq  \* MERGEFORMAT </w:instrText>
      </w:r>
      <w:r w:rsidR="0001779B">
        <w:fldChar w:fldCharType="separate"/>
      </w:r>
      <w:r w:rsidR="00EB09B7" w:rsidRPr="00EB09B7">
        <w:rPr>
          <w:b/>
          <w:noProof/>
          <w:sz w:val="24"/>
        </w:rPr>
        <w:t>106</w:t>
      </w:r>
      <w:r w:rsidR="0001779B">
        <w:rPr>
          <w:b/>
          <w:noProof/>
          <w:sz w:val="24"/>
        </w:rPr>
        <w:fldChar w:fldCharType="end"/>
      </w:r>
      <w:r w:rsidR="0001779B">
        <w:fldChar w:fldCharType="begin"/>
      </w:r>
      <w:r w:rsidR="0001779B">
        <w:instrText xml:space="preserve"> DOCPROPERTY  MtgTitle  \* MERGEFORMAT </w:instrText>
      </w:r>
      <w:r w:rsidR="0001779B">
        <w:fldChar w:fldCharType="separate"/>
      </w:r>
      <w:r w:rsidR="0001779B">
        <w:fldChar w:fldCharType="end"/>
      </w:r>
      <w:r>
        <w:rPr>
          <w:b/>
          <w:i/>
          <w:noProof/>
          <w:sz w:val="28"/>
        </w:rPr>
        <w:tab/>
      </w:r>
      <w:r w:rsidR="0001779B">
        <w:fldChar w:fldCharType="begin"/>
      </w:r>
      <w:r w:rsidR="0001779B">
        <w:instrText xml:space="preserve"> DOCPROPERTY  Tdoc#  \* MERGEFORMAT </w:instrText>
      </w:r>
      <w:r w:rsidR="0001779B">
        <w:fldChar w:fldCharType="separate"/>
      </w:r>
      <w:r w:rsidR="00E13F3D" w:rsidRPr="00E13F3D">
        <w:rPr>
          <w:b/>
          <w:i/>
          <w:noProof/>
          <w:sz w:val="28"/>
        </w:rPr>
        <w:t>R5-250028</w:t>
      </w:r>
      <w:r w:rsidR="0001779B">
        <w:rPr>
          <w:b/>
          <w:i/>
          <w:noProof/>
          <w:sz w:val="28"/>
        </w:rPr>
        <w:fldChar w:fldCharType="end"/>
      </w:r>
    </w:p>
    <w:p w14:paraId="7CB45193" w14:textId="77777777" w:rsidR="001E41F3" w:rsidRDefault="0001779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177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1779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177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177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177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TT analysis for NB-IoT NTN inter Reselection TCs under NGSO condition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177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40E5F9" w:rsidR="001E41F3" w:rsidRDefault="00C37B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1779B">
              <w:fldChar w:fldCharType="begin"/>
            </w:r>
            <w:r w:rsidR="0001779B">
              <w:instrText xml:space="preserve"> DOCPROPERTY  SourceIfTsg  \* MERGEFORMAT </w:instrText>
            </w:r>
            <w:r w:rsidR="0001779B">
              <w:fldChar w:fldCharType="separate"/>
            </w:r>
            <w:r w:rsidR="0001779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177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IoT_NTN_enh_plus_CT1-UEConTest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177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2025-01-20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177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177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B0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7B0D" w:rsidRDefault="00C37B0D" w:rsidP="00C37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C082DE" w:rsidR="00C37B0D" w:rsidRDefault="00C37B0D" w:rsidP="00C37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Add</w:t>
            </w:r>
            <w:r>
              <w:rPr>
                <w:lang w:val="en-US" w:eastAsia="zh-CN"/>
              </w:rPr>
              <w:t xml:space="preserve"> TT analysis to NB-IoT NTN </w:t>
            </w:r>
            <w:proofErr w:type="spellStart"/>
            <w:r>
              <w:rPr>
                <w:lang w:val="en-US" w:eastAsia="zh-CN"/>
              </w:rPr>
              <w:t>reselction</w:t>
            </w:r>
            <w:proofErr w:type="spellEnd"/>
            <w:r>
              <w:rPr>
                <w:lang w:val="en-US" w:eastAsia="zh-CN"/>
              </w:rPr>
              <w:t xml:space="preserve"> TCs under GSO/NGSO condition according to the WP.</w:t>
            </w:r>
          </w:p>
        </w:tc>
      </w:tr>
      <w:tr w:rsidR="00C37B0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7B0D" w:rsidRDefault="00C37B0D" w:rsidP="00C37B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7B0D" w:rsidRDefault="00C37B0D" w:rsidP="00C37B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B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7B0D" w:rsidRDefault="00C37B0D" w:rsidP="00C37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697843" w:rsidR="00C37B0D" w:rsidRDefault="00C37B0D" w:rsidP="00C37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Remove the existing zip file “</w:t>
            </w:r>
            <w:r w:rsidRPr="007268A3">
              <w:rPr>
                <w:rFonts w:eastAsia="??"/>
                <w:szCs w:val="32"/>
              </w:rPr>
              <w:t>13.1.1.</w:t>
            </w:r>
            <w:r>
              <w:rPr>
                <w:rFonts w:eastAsia="??"/>
                <w:szCs w:val="32"/>
              </w:rPr>
              <w:t>2</w:t>
            </w:r>
            <w:r w:rsidRPr="007268A3">
              <w:rPr>
                <w:rFonts w:eastAsia="??"/>
                <w:szCs w:val="32"/>
              </w:rPr>
              <w:t xml:space="preserve"> TT</w:t>
            </w:r>
            <w:r>
              <w:rPr>
                <w:lang w:val="en-US" w:eastAsia="zh-CN"/>
              </w:rPr>
              <w:t>” from TR 36.903 and replace with the zip file “</w:t>
            </w:r>
            <w:r w:rsidRPr="00890077">
              <w:rPr>
                <w:rFonts w:eastAsia="??"/>
                <w:szCs w:val="32"/>
              </w:rPr>
              <w:t>13.1.1.2+13.1.1.2_1 TT v1</w:t>
            </w:r>
            <w:r>
              <w:rPr>
                <w:lang w:val="en-US" w:eastAsia="zh-CN"/>
              </w:rPr>
              <w:t>”.</w:t>
            </w:r>
          </w:p>
        </w:tc>
      </w:tr>
      <w:tr w:rsidR="00C37B0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7B0D" w:rsidRDefault="00C37B0D" w:rsidP="00C37B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7B0D" w:rsidRDefault="00C37B0D" w:rsidP="00C37B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B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7B0D" w:rsidRDefault="00C37B0D" w:rsidP="00C37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374E40" w:rsidR="00C37B0D" w:rsidRDefault="00C37B0D" w:rsidP="00C37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remain incompleted.</w:t>
            </w:r>
          </w:p>
        </w:tc>
      </w:tr>
      <w:tr w:rsidR="00C37B0D" w14:paraId="034AF533" w14:textId="77777777" w:rsidTr="00547111">
        <w:tc>
          <w:tcPr>
            <w:tcW w:w="2694" w:type="dxa"/>
            <w:gridSpan w:val="2"/>
          </w:tcPr>
          <w:p w14:paraId="39D9EB5B" w14:textId="77777777" w:rsidR="00C37B0D" w:rsidRDefault="00C37B0D" w:rsidP="00C37B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37B0D" w:rsidRDefault="00C37B0D" w:rsidP="00C37B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B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37B0D" w:rsidRDefault="00C37B0D" w:rsidP="00C37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F56DC1" w:rsidR="00C37B0D" w:rsidRDefault="00C37B0D" w:rsidP="00C37B0D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analysis zip files are updated in TR 36.903.</w:t>
            </w:r>
          </w:p>
        </w:tc>
      </w:tr>
      <w:tr w:rsidR="00C37B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37B0D" w:rsidRDefault="00C37B0D" w:rsidP="00C37B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37B0D" w:rsidRDefault="00C37B0D" w:rsidP="00C37B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B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37B0D" w:rsidRDefault="00C37B0D" w:rsidP="00C37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37B0D" w:rsidRDefault="00C37B0D" w:rsidP="00C37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37B0D" w:rsidRDefault="00C37B0D" w:rsidP="00C37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37B0D" w:rsidRDefault="00C37B0D" w:rsidP="00C37B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37B0D" w:rsidRDefault="00C37B0D" w:rsidP="00C37B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7B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37B0D" w:rsidRDefault="00C37B0D" w:rsidP="00C37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37B0D" w:rsidRDefault="00C37B0D" w:rsidP="00C37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804AB9" w:rsidR="00C37B0D" w:rsidRDefault="00C37B0D" w:rsidP="00C37B0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37B0D" w:rsidRDefault="00C37B0D" w:rsidP="00C37B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37B0D" w:rsidRDefault="00C37B0D" w:rsidP="00C37B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7B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37B0D" w:rsidRDefault="00C37B0D" w:rsidP="00C37B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37B0D" w:rsidRDefault="00C37B0D" w:rsidP="00C37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BF6B3B" w:rsidR="00C37B0D" w:rsidRDefault="00C37B0D" w:rsidP="00C37B0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37B0D" w:rsidRDefault="00C37B0D" w:rsidP="00C37B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37B0D" w:rsidRDefault="00C37B0D" w:rsidP="00C37B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7B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37B0D" w:rsidRDefault="00C37B0D" w:rsidP="00C37B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37B0D" w:rsidRDefault="00C37B0D" w:rsidP="00C37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818FF8" w:rsidR="00C37B0D" w:rsidRDefault="00C37B0D" w:rsidP="00C37B0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37B0D" w:rsidRDefault="00C37B0D" w:rsidP="00C37B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37B0D" w:rsidRDefault="00C37B0D" w:rsidP="00C37B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7B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37B0D" w:rsidRDefault="00C37B0D" w:rsidP="00C37B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37B0D" w:rsidRDefault="00C37B0D" w:rsidP="00C37B0D">
            <w:pPr>
              <w:pStyle w:val="CRCoverPage"/>
              <w:spacing w:after="0"/>
              <w:rPr>
                <w:noProof/>
              </w:rPr>
            </w:pPr>
          </w:p>
        </w:tc>
      </w:tr>
      <w:tr w:rsidR="00C37B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37B0D" w:rsidRDefault="00C37B0D" w:rsidP="00C37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37B0D" w:rsidRDefault="00C37B0D" w:rsidP="00C37B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7B0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37B0D" w:rsidRPr="008863B9" w:rsidRDefault="00C37B0D" w:rsidP="00C37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37B0D" w:rsidRPr="008863B9" w:rsidRDefault="00C37B0D" w:rsidP="00C37B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7B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37B0D" w:rsidRDefault="00C37B0D" w:rsidP="00C37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37B0D" w:rsidRDefault="00C37B0D" w:rsidP="00C37B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BC81D6" w14:textId="77777777" w:rsidR="00C37B0D" w:rsidRPr="004F6E5A" w:rsidRDefault="00C37B0D" w:rsidP="00C37B0D">
      <w:pPr>
        <w:pStyle w:val="Heading3"/>
        <w:rPr>
          <w:rFonts w:eastAsia="??"/>
          <w:color w:val="C00000"/>
          <w:sz w:val="32"/>
          <w:lang w:eastAsia="ja-JP"/>
        </w:rPr>
      </w:pPr>
      <w:r w:rsidRPr="004F6E5A">
        <w:rPr>
          <w:rFonts w:eastAsia="??"/>
          <w:color w:val="C00000"/>
          <w:sz w:val="32"/>
        </w:rPr>
        <w:lastRenderedPageBreak/>
        <w:t xml:space="preserve">&lt;&lt; Start of changes </w:t>
      </w:r>
      <w:r>
        <w:rPr>
          <w:rFonts w:eastAsia="??"/>
          <w:color w:val="C00000"/>
          <w:sz w:val="32"/>
        </w:rPr>
        <w:t>1</w:t>
      </w:r>
      <w:r w:rsidRPr="004F6E5A">
        <w:rPr>
          <w:rFonts w:eastAsia="??"/>
          <w:color w:val="C00000"/>
          <w:sz w:val="32"/>
        </w:rPr>
        <w:t>&gt;&gt;</w:t>
      </w:r>
    </w:p>
    <w:p w14:paraId="78CDC5A8" w14:textId="77777777" w:rsidR="00C37B0D" w:rsidRDefault="00C37B0D" w:rsidP="00C37B0D">
      <w:pPr>
        <w:pStyle w:val="Heading2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Add the following attached .zip files to TR 36.903:</w:t>
      </w:r>
    </w:p>
    <w:p w14:paraId="0924B2D9" w14:textId="77777777" w:rsidR="00C37B0D" w:rsidRDefault="00C37B0D" w:rsidP="00C37B0D">
      <w:pPr>
        <w:pStyle w:val="Heading2"/>
        <w:spacing w:before="0" w:after="120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“</w:t>
      </w:r>
      <w:r w:rsidRPr="00890077">
        <w:rPr>
          <w:rFonts w:eastAsia="??"/>
          <w:sz w:val="20"/>
          <w:szCs w:val="32"/>
        </w:rPr>
        <w:t>13.1.1.2+13.1.1.2_1 TT v1</w:t>
      </w:r>
      <w:r>
        <w:rPr>
          <w:rFonts w:eastAsia="??"/>
          <w:sz w:val="20"/>
          <w:szCs w:val="32"/>
        </w:rPr>
        <w:t>”</w:t>
      </w:r>
    </w:p>
    <w:p w14:paraId="5FEDE933" w14:textId="77777777" w:rsidR="00C37B0D" w:rsidRDefault="00C37B0D" w:rsidP="00C37B0D">
      <w:pPr>
        <w:pStyle w:val="Heading2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Please remove the existing .zip file:</w:t>
      </w:r>
    </w:p>
    <w:p w14:paraId="45183679" w14:textId="77777777" w:rsidR="00C37B0D" w:rsidRDefault="00C37B0D" w:rsidP="00C37B0D">
      <w:pPr>
        <w:pStyle w:val="Heading2"/>
        <w:spacing w:before="0" w:after="120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“</w:t>
      </w:r>
      <w:r w:rsidRPr="007268A3">
        <w:rPr>
          <w:rFonts w:eastAsia="??"/>
          <w:sz w:val="20"/>
          <w:szCs w:val="32"/>
        </w:rPr>
        <w:t>13.1.1.</w:t>
      </w:r>
      <w:r>
        <w:rPr>
          <w:rFonts w:eastAsia="??"/>
          <w:sz w:val="20"/>
          <w:szCs w:val="32"/>
        </w:rPr>
        <w:t>2</w:t>
      </w:r>
      <w:r w:rsidRPr="007268A3">
        <w:rPr>
          <w:rFonts w:eastAsia="??"/>
          <w:sz w:val="20"/>
          <w:szCs w:val="32"/>
        </w:rPr>
        <w:t xml:space="preserve"> TT</w:t>
      </w:r>
      <w:r>
        <w:rPr>
          <w:rFonts w:eastAsia="??"/>
          <w:sz w:val="20"/>
          <w:szCs w:val="32"/>
        </w:rPr>
        <w:t>”</w:t>
      </w:r>
    </w:p>
    <w:p w14:paraId="4CEE9DD7" w14:textId="77777777" w:rsidR="00C37B0D" w:rsidRPr="004F6E5A" w:rsidRDefault="00C37B0D" w:rsidP="00C37B0D">
      <w:pPr>
        <w:pStyle w:val="Heading3"/>
        <w:rPr>
          <w:rFonts w:eastAsia="??"/>
          <w:color w:val="C00000"/>
          <w:sz w:val="32"/>
        </w:rPr>
      </w:pPr>
      <w:r w:rsidRPr="004F6E5A">
        <w:rPr>
          <w:rFonts w:eastAsia="??"/>
          <w:color w:val="C00000"/>
          <w:sz w:val="32"/>
        </w:rPr>
        <w:t xml:space="preserve">&lt;&lt; End of changes </w:t>
      </w:r>
      <w:r>
        <w:rPr>
          <w:rFonts w:eastAsia="??"/>
          <w:color w:val="C00000"/>
          <w:sz w:val="32"/>
        </w:rPr>
        <w:t>1</w:t>
      </w:r>
      <w:r w:rsidRPr="004F6E5A">
        <w:rPr>
          <w:rFonts w:eastAsia="??"/>
          <w:color w:val="C00000"/>
          <w:sz w:val="32"/>
        </w:rPr>
        <w:t>&gt;&gt;</w:t>
      </w:r>
    </w:p>
    <w:p w14:paraId="68C9CD36" w14:textId="77777777" w:rsidR="001E41F3" w:rsidRPr="00C37B0D" w:rsidRDefault="001E41F3">
      <w:pPr>
        <w:rPr>
          <w:noProof/>
        </w:rPr>
      </w:pPr>
    </w:p>
    <w:sectPr w:rsidR="001E41F3" w:rsidRPr="00C37B0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232E6" w14:textId="77777777" w:rsidR="0001779B" w:rsidRDefault="0001779B">
      <w:r>
        <w:separator/>
      </w:r>
    </w:p>
  </w:endnote>
  <w:endnote w:type="continuationSeparator" w:id="0">
    <w:p w14:paraId="4A836B62" w14:textId="77777777" w:rsidR="0001779B" w:rsidRDefault="00017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D01D8" w14:textId="77777777" w:rsidR="0001779B" w:rsidRDefault="0001779B">
      <w:r>
        <w:separator/>
      </w:r>
    </w:p>
  </w:footnote>
  <w:footnote w:type="continuationSeparator" w:id="0">
    <w:p w14:paraId="1EA764CA" w14:textId="77777777" w:rsidR="0001779B" w:rsidRDefault="00017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A31C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A879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2ADB4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79B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7B0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C37B0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37B0D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37B0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12</cp:revision>
  <cp:lastPrinted>1899-12-31T23:00:00Z</cp:lastPrinted>
  <dcterms:created xsi:type="dcterms:W3CDTF">2020-02-03T08:32:00Z</dcterms:created>
  <dcterms:modified xsi:type="dcterms:W3CDTF">2025-01-20T00:52:00Z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/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R5-250028</vt:lpwstr>
  </property>
  <property fmtid="{D5CDD505-2E9C-101B-9397-08002B2CF9AE}" pid="10" name="Spec#">
    <vt:lpwstr>36.903</vt:lpwstr>
  </property>
  <property fmtid="{D5CDD505-2E9C-101B-9397-08002B2CF9AE}" pid="11" name="Cr#">
    <vt:lpwstr>0464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TT analysis for NB-IoT NTN inter Reselection TCs under NGSO condition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2025-01-20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2025-01-20T00:51:47Z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c28419e1-45c2-4b7e-a27a-1aa8246618fa</vt:lpwstr>
  </property>
  <property fmtid="{D5CDD505-2E9C-101B-9397-08002B2CF9AE}" pid="27" name="MSIP_Label_83bcef13-7cac-433f-ba1d-47a323951816_ContentBits">
    <vt:lpwstr>0</vt:lpwstr>
  </property>
</Properties>
</file>